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4047" w14:textId="6AB4A2B6" w:rsidR="00131957" w:rsidRPr="00A079D3" w:rsidRDefault="00131957" w:rsidP="00131957">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513A77" w:rsidRPr="00513A77">
        <w:rPr>
          <w:rFonts w:ascii="Arial" w:hAnsi="Arial" w:cs="Arial"/>
          <w:b/>
          <w:sz w:val="28"/>
          <w:szCs w:val="28"/>
        </w:rPr>
        <w:t>RP-252733</w:t>
      </w:r>
    </w:p>
    <w:p w14:paraId="705D86C8" w14:textId="77777777" w:rsidR="00131957" w:rsidRPr="00A079D3" w:rsidRDefault="00131957" w:rsidP="00131957">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14:paraId="33DB8392" w14:textId="77777777" w:rsidR="007065F2" w:rsidRDefault="00E91897">
      <w:pPr>
        <w:pStyle w:val="Heading2"/>
        <w:jc w:val="center"/>
        <w:rPr>
          <w:u w:val="single"/>
        </w:rPr>
      </w:pPr>
      <w:r>
        <w:rPr>
          <w:u w:val="single"/>
        </w:rPr>
        <w:t>Status Report to TSG</w:t>
      </w:r>
    </w:p>
    <w:p w14:paraId="07534A9D" w14:textId="733FDA77"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w:t>
      </w:r>
      <w:r w:rsidR="00131957">
        <w:rPr>
          <w:rFonts w:ascii="Arial" w:eastAsia="Batang" w:hAnsi="Arial" w:cs="Arial"/>
          <w:b/>
          <w:lang w:val="en-US" w:eastAsia="zh-CN"/>
        </w:rPr>
        <w:t>6</w:t>
      </w:r>
      <w:r w:rsidR="005505C8">
        <w:rPr>
          <w:rFonts w:ascii="Arial" w:eastAsia="Batang" w:hAnsi="Arial" w:cs="Arial"/>
          <w:b/>
          <w:lang w:val="en-US" w:eastAsia="zh-CN"/>
        </w:rPr>
        <w:t>.</w:t>
      </w:r>
      <w:r w:rsidR="00131957">
        <w:rPr>
          <w:rFonts w:ascii="Arial" w:eastAsia="Batang" w:hAnsi="Arial" w:cs="Arial"/>
          <w:b/>
          <w:lang w:val="en-US" w:eastAsia="zh-CN"/>
        </w:rPr>
        <w:t>2</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77777777" w:rsidR="007065F2" w:rsidRDefault="00F972A5" w:rsidP="008E7BE1">
            <w:pPr>
              <w:keepNext/>
              <w:keepLines/>
              <w:tabs>
                <w:tab w:val="left" w:pos="567"/>
              </w:tabs>
              <w:spacing w:after="0"/>
              <w:rPr>
                <w:rFonts w:ascii="Arial" w:hAnsi="Arial" w:cs="Arial"/>
                <w:lang w:eastAsia="ja-JP"/>
              </w:rPr>
            </w:pPr>
            <w:r w:rsidRPr="00F972A5">
              <w:rPr>
                <w:rFonts w:ascii="Arial" w:hAnsi="Arial" w:cs="Arial"/>
                <w:lang w:eastAsia="ja-JP"/>
              </w:rPr>
              <w:t>Rel-19 LTE-Advanced Carrier Aggregation for x bands (</w:t>
            </w:r>
            <w:r w:rsidR="00540F58">
              <w:rPr>
                <w:rFonts w:ascii="Arial" w:hAnsi="Arial" w:cs="Arial"/>
                <w:lang w:eastAsia="ja-JP"/>
              </w:rPr>
              <w:t>1&lt;=</w:t>
            </w:r>
            <w:r w:rsidRPr="00F972A5">
              <w:rPr>
                <w:rFonts w:ascii="Arial" w:hAnsi="Arial" w:cs="Arial"/>
                <w:lang w:eastAsia="ja-JP"/>
              </w:rPr>
              <w:t>x&lt;= 6) DL with y bands (y=1, 2) UL</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513A77"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77777777"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7777777"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06002A18" w:rsidR="007065F2" w:rsidRDefault="001230F2" w:rsidP="00F160F4">
            <w:pPr>
              <w:keepNext/>
              <w:keepLines/>
              <w:tabs>
                <w:tab w:val="left" w:pos="567"/>
              </w:tabs>
              <w:spacing w:after="0"/>
              <w:rPr>
                <w:rFonts w:ascii="Arial" w:hAnsi="Arial" w:cs="Arial"/>
                <w:lang w:val="en-US" w:eastAsia="ja-JP"/>
              </w:rPr>
            </w:pPr>
            <w:r w:rsidRPr="001230F2">
              <w:rPr>
                <w:rFonts w:ascii="Arial" w:hAnsi="Arial" w:cs="Arial"/>
                <w:lang w:val="en-US" w:eastAsia="ja-JP"/>
              </w:rPr>
              <w:t>RP-251534</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362F333E" w:rsidR="007065F2" w:rsidRDefault="00412A7D" w:rsidP="00B87949">
            <w:pPr>
              <w:keepNext/>
              <w:keepLines/>
              <w:tabs>
                <w:tab w:val="left" w:pos="567"/>
              </w:tabs>
              <w:spacing w:after="0"/>
              <w:rPr>
                <w:rFonts w:ascii="Arial" w:hAnsi="Arial" w:cs="Arial"/>
                <w:lang w:eastAsia="ja-JP"/>
              </w:rPr>
            </w:pPr>
            <w:r>
              <w:rPr>
                <w:rFonts w:ascii="Arial" w:hAnsi="Arial" w:cs="Arial"/>
                <w:lang w:eastAsia="ja-JP"/>
              </w:rPr>
              <w:t>12</w:t>
            </w:r>
            <w:r w:rsidR="00910AC8">
              <w:rPr>
                <w:rFonts w:ascii="Arial" w:hAnsi="Arial" w:cs="Arial"/>
                <w:lang w:eastAsia="ja-JP"/>
              </w:rPr>
              <w:t>/202</w:t>
            </w:r>
            <w:r w:rsidR="00B87949">
              <w:rPr>
                <w:rFonts w:ascii="Arial" w:hAnsi="Arial" w:cs="Arial"/>
                <w:lang w:eastAsia="ja-JP"/>
              </w:rPr>
              <w:t>5</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0513C287" w:rsidR="007065F2" w:rsidRDefault="001230F2">
            <w:pPr>
              <w:keepNext/>
              <w:keepLines/>
              <w:tabs>
                <w:tab w:val="left" w:pos="567"/>
              </w:tabs>
              <w:spacing w:after="0"/>
              <w:rPr>
                <w:rFonts w:ascii="Arial" w:hAnsi="Arial" w:cs="Arial"/>
                <w:lang w:eastAsia="ja-JP"/>
              </w:rPr>
            </w:pPr>
            <w:r>
              <w:rPr>
                <w:rFonts w:ascii="Arial" w:hAnsi="Arial" w:cs="Arial"/>
                <w:highlight w:val="yellow"/>
                <w:lang w:eastAsia="ja-JP"/>
              </w:rPr>
              <w:t>85</w:t>
            </w:r>
            <w:r w:rsidR="00E91897" w:rsidRPr="00723477">
              <w:rPr>
                <w:rFonts w:ascii="Arial" w:hAnsi="Arial" w:cs="Arial"/>
                <w:highlight w:val="yellow"/>
                <w:lang w:eastAsia="ja-JP"/>
              </w:rPr>
              <w:t>%</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14:paraId="76125DF1" w14:textId="77777777"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ListParagraph"/>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7777777"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r w:rsidR="00B07B0B">
              <w:rPr>
                <w:rFonts w:ascii="Arial" w:eastAsia="SimSun" w:hAnsi="Arial" w:cs="Arial"/>
                <w:lang w:val="en-US" w:eastAsia="zh-CN"/>
              </w:rPr>
              <w:t>HiSilicon</w:t>
            </w:r>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605DEF5D" w:rsidR="007065F2" w:rsidRDefault="00412A7D">
            <w:pPr>
              <w:pStyle w:val="TAL"/>
              <w:jc w:val="center"/>
              <w:rPr>
                <w:color w:val="FF0000"/>
                <w:lang w:eastAsia="ja-JP"/>
              </w:rPr>
            </w:pPr>
            <w:r>
              <w:rPr>
                <w:lang w:eastAsia="ja-JP"/>
              </w:rPr>
              <w:t>Yes</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Heading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14:paraId="34048C61" w14:textId="77777777"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2D8A4599" w14:textId="77777777"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2C9CC8B0" w14:textId="77777777" w:rsidR="007065F2" w:rsidRDefault="00E91897">
      <w:pPr>
        <w:pStyle w:val="Heading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479358A2" w14:textId="77777777" w:rsidR="007065F2" w:rsidRDefault="00E91897">
      <w:pPr>
        <w:pStyle w:val="Heading2"/>
      </w:pPr>
      <w:r>
        <w:t>4.</w:t>
      </w:r>
      <w:r>
        <w:tab/>
        <w:t>References</w:t>
      </w:r>
    </w:p>
    <w:p w14:paraId="478350C5" w14:textId="5DB13014" w:rsidR="00412A7D" w:rsidRDefault="00412A7D" w:rsidP="00412A7D">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draftCRs and agreed BigCR for RAN4 #116</w:t>
      </w:r>
    </w:p>
    <w:p w14:paraId="7A6684AD" w14:textId="3B67EDF7" w:rsidR="00412A7D" w:rsidRDefault="00412A7D" w:rsidP="00412A7D">
      <w:pPr>
        <w:pStyle w:val="CRCoverPage"/>
        <w:numPr>
          <w:ilvl w:val="0"/>
          <w:numId w:val="5"/>
        </w:numPr>
        <w:spacing w:after="0"/>
        <w:rPr>
          <w:rFonts w:asciiTheme="minorBidi" w:hAnsiTheme="minorBidi" w:cstheme="minorBidi"/>
          <w:sz w:val="16"/>
          <w:szCs w:val="16"/>
          <w:lang w:val="en-US" w:eastAsia="zh-CN"/>
        </w:rPr>
      </w:pPr>
      <w:r w:rsidRPr="00412A7D">
        <w:rPr>
          <w:rFonts w:asciiTheme="minorBidi" w:hAnsiTheme="minorBidi" w:cstheme="minorBidi"/>
          <w:sz w:val="16"/>
          <w:szCs w:val="16"/>
          <w:lang w:val="en-US" w:eastAsia="zh-CN"/>
        </w:rPr>
        <w:t>R4-2510665</w:t>
      </w:r>
      <w:r w:rsidRPr="00697981">
        <w:rPr>
          <w:rFonts w:asciiTheme="minorBidi" w:hAnsiTheme="minorBidi" w:cstheme="minorBidi"/>
          <w:sz w:val="16"/>
          <w:szCs w:val="16"/>
          <w:lang w:val="en-US" w:eastAsia="zh-CN"/>
        </w:rPr>
        <w:tab/>
        <w:t>Big CR on Introduction of completed R19 x(1&lt;=x&lt;=6) DL y(y&lt;=2) UL CA band combinations to TS 36.101</w:t>
      </w:r>
    </w:p>
    <w:p w14:paraId="1D20DF58" w14:textId="7C3F2645" w:rsidR="00380BBB" w:rsidRDefault="00380BBB" w:rsidP="00412A7D">
      <w:pPr>
        <w:pStyle w:val="CRCoverPage"/>
        <w:numPr>
          <w:ilvl w:val="0"/>
          <w:numId w:val="5"/>
        </w:numPr>
        <w:spacing w:after="0"/>
        <w:rPr>
          <w:rFonts w:asciiTheme="minorBidi" w:hAnsiTheme="minorBidi" w:cstheme="minorBidi"/>
          <w:sz w:val="16"/>
          <w:szCs w:val="16"/>
          <w:lang w:val="en-US" w:eastAsia="zh-CN"/>
        </w:rPr>
      </w:pPr>
      <w:r w:rsidRPr="00380BBB">
        <w:rPr>
          <w:rFonts w:asciiTheme="minorBidi" w:hAnsiTheme="minorBidi" w:cstheme="minorBidi"/>
          <w:sz w:val="16"/>
          <w:szCs w:val="16"/>
          <w:lang w:val="en-US" w:eastAsia="zh-CN"/>
        </w:rPr>
        <w:t>R4-2509727</w:t>
      </w:r>
      <w:r>
        <w:rPr>
          <w:rFonts w:asciiTheme="minorBidi" w:hAnsiTheme="minorBidi" w:cstheme="minorBidi"/>
          <w:sz w:val="16"/>
          <w:szCs w:val="16"/>
          <w:lang w:val="en-US" w:eastAsia="zh-CN"/>
        </w:rPr>
        <w:tab/>
      </w:r>
      <w:r w:rsidRPr="00380BBB">
        <w:rPr>
          <w:rFonts w:asciiTheme="minorBidi" w:hAnsiTheme="minorBidi" w:cstheme="minorBidi"/>
          <w:sz w:val="16"/>
          <w:szCs w:val="16"/>
          <w:lang w:val="en-US" w:eastAsia="zh-CN"/>
        </w:rPr>
        <w:t>Draft CR on Introducing of LTE CA_28A-41C with BCS1 in TS36.101</w:t>
      </w:r>
    </w:p>
    <w:p w14:paraId="613BA059" w14:textId="77777777" w:rsidR="00412A7D" w:rsidRDefault="00412A7D" w:rsidP="00954D63">
      <w:pPr>
        <w:pStyle w:val="CRCoverPage"/>
        <w:keepNext/>
        <w:keepLines/>
        <w:rPr>
          <w:rFonts w:asciiTheme="minorBidi" w:hAnsiTheme="minorBidi" w:cstheme="minorBidi"/>
          <w:lang w:val="en-US" w:eastAsia="zh-CN"/>
        </w:rPr>
      </w:pPr>
    </w:p>
    <w:p w14:paraId="52BE73CF" w14:textId="763B6FC4" w:rsidR="005239C5" w:rsidRDefault="005239C5"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w:t>
      </w:r>
      <w:r w:rsidR="00A86A25">
        <w:rPr>
          <w:rFonts w:asciiTheme="minorBidi" w:hAnsiTheme="minorBidi" w:cstheme="minorBidi"/>
          <w:lang w:val="en-US" w:eastAsia="zh-CN"/>
        </w:rPr>
        <w:t>endorsed</w:t>
      </w:r>
      <w:r>
        <w:rPr>
          <w:rFonts w:asciiTheme="minorBidi" w:hAnsiTheme="minorBidi" w:cstheme="minorBidi"/>
          <w:lang w:val="en-US" w:eastAsia="zh-CN"/>
        </w:rPr>
        <w:t xml:space="preserve"> draftCRs and </w:t>
      </w:r>
      <w:r w:rsidR="00A86A25">
        <w:rPr>
          <w:rFonts w:asciiTheme="minorBidi" w:hAnsiTheme="minorBidi" w:cstheme="minorBidi"/>
          <w:lang w:val="en-US" w:eastAsia="zh-CN"/>
        </w:rPr>
        <w:t xml:space="preserve">agreed </w:t>
      </w:r>
      <w:r>
        <w:rPr>
          <w:rFonts w:asciiTheme="minorBidi" w:hAnsiTheme="minorBidi" w:cstheme="minorBidi"/>
          <w:lang w:val="en-US" w:eastAsia="zh-CN"/>
        </w:rPr>
        <w:t>BigCR for RAN4 #114-bis and RAN4 #115</w:t>
      </w:r>
    </w:p>
    <w:p w14:paraId="7E3C046B" w14:textId="55A32F17" w:rsidR="005239C5" w:rsidRDefault="005239C5" w:rsidP="00412A7D">
      <w:pPr>
        <w:pStyle w:val="CRCoverPage"/>
        <w:numPr>
          <w:ilvl w:val="0"/>
          <w:numId w:val="17"/>
        </w:numPr>
        <w:spacing w:after="0"/>
        <w:rPr>
          <w:rFonts w:asciiTheme="minorBidi" w:hAnsiTheme="minorBidi" w:cstheme="minorBidi"/>
          <w:sz w:val="16"/>
          <w:szCs w:val="16"/>
          <w:lang w:val="en-US" w:eastAsia="zh-CN"/>
        </w:rPr>
      </w:pPr>
      <w:r w:rsidRPr="005239C5">
        <w:rPr>
          <w:rFonts w:asciiTheme="minorBidi" w:hAnsiTheme="minorBidi" w:cstheme="minorBidi"/>
          <w:sz w:val="16"/>
          <w:szCs w:val="16"/>
          <w:lang w:val="en-US" w:eastAsia="zh-CN"/>
        </w:rPr>
        <w:t>R4-2505809</w:t>
      </w:r>
      <w:r w:rsidRPr="00697981">
        <w:rPr>
          <w:rFonts w:asciiTheme="minorBidi" w:hAnsiTheme="minorBidi" w:cstheme="minorBidi"/>
          <w:sz w:val="16"/>
          <w:szCs w:val="16"/>
          <w:lang w:val="en-US" w:eastAsia="zh-CN"/>
        </w:rPr>
        <w:tab/>
        <w:t>Big CR on Introduction of completed R19 x(1&lt;=x&lt;=6) DL y(y&lt;=2) UL CA band combinations to TS 36.101</w:t>
      </w:r>
    </w:p>
    <w:p w14:paraId="6182E139" w14:textId="73A93D24" w:rsidR="005239C5" w:rsidRDefault="00A86A25" w:rsidP="00412A7D">
      <w:pPr>
        <w:pStyle w:val="CRCoverPage"/>
        <w:numPr>
          <w:ilvl w:val="0"/>
          <w:numId w:val="17"/>
        </w:numPr>
        <w:spacing w:after="0"/>
        <w:rPr>
          <w:rFonts w:asciiTheme="minorBidi" w:hAnsiTheme="minorBidi" w:cstheme="minorBidi"/>
          <w:sz w:val="16"/>
          <w:szCs w:val="16"/>
          <w:lang w:val="en-US" w:eastAsia="zh-CN"/>
        </w:rPr>
      </w:pPr>
      <w:r w:rsidRPr="00A86A25">
        <w:rPr>
          <w:rFonts w:asciiTheme="minorBidi" w:hAnsiTheme="minorBidi" w:cstheme="minorBidi"/>
          <w:sz w:val="16"/>
          <w:szCs w:val="16"/>
          <w:lang w:val="en-US" w:eastAsia="zh-CN"/>
        </w:rPr>
        <w:t>R4-2505211</w:t>
      </w:r>
      <w:r>
        <w:rPr>
          <w:rFonts w:asciiTheme="minorBidi" w:hAnsiTheme="minorBidi" w:cstheme="minorBidi"/>
          <w:sz w:val="16"/>
          <w:szCs w:val="16"/>
          <w:lang w:val="en-US" w:eastAsia="zh-CN"/>
        </w:rPr>
        <w:tab/>
      </w:r>
      <w:r w:rsidRPr="00A86A25">
        <w:rPr>
          <w:rFonts w:asciiTheme="minorBidi" w:hAnsiTheme="minorBidi" w:cstheme="minorBidi"/>
          <w:sz w:val="16"/>
          <w:szCs w:val="16"/>
          <w:lang w:val="en-US" w:eastAsia="zh-CN"/>
        </w:rPr>
        <w:t>draftCR on Introduction of new LTE band combinations LTE_CA_R19_xBDL_yBUL</w:t>
      </w:r>
    </w:p>
    <w:p w14:paraId="4CBF44EE" w14:textId="77777777" w:rsidR="005239C5" w:rsidRDefault="005239C5" w:rsidP="005239C5">
      <w:pPr>
        <w:pStyle w:val="CRCoverPage"/>
        <w:keepNext/>
        <w:keepLines/>
        <w:rPr>
          <w:rFonts w:asciiTheme="minorBidi" w:hAnsiTheme="minorBidi" w:cstheme="minorBidi"/>
          <w:lang w:val="en-US" w:eastAsia="zh-CN"/>
        </w:rPr>
      </w:pPr>
    </w:p>
    <w:p w14:paraId="379C15E8" w14:textId="7CD6AD2C" w:rsidR="00954D63" w:rsidRPr="00B9513F" w:rsidRDefault="00954D63"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#114</w:t>
      </w:r>
      <w:r w:rsidRPr="00B9513F">
        <w:rPr>
          <w:rFonts w:asciiTheme="minorBidi" w:hAnsiTheme="minorBidi" w:cstheme="minorBidi"/>
          <w:lang w:val="en-US" w:eastAsia="zh-CN"/>
        </w:rPr>
        <w:t xml:space="preserve"> meeting are listed:</w:t>
      </w:r>
    </w:p>
    <w:p w14:paraId="4B5DA35A" w14:textId="62F3ACD1" w:rsidR="00954D63" w:rsidRDefault="00954D63" w:rsidP="00412A7D">
      <w:pPr>
        <w:pStyle w:val="CRCoverPage"/>
        <w:numPr>
          <w:ilvl w:val="0"/>
          <w:numId w:val="18"/>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w:t>
      </w:r>
      <w:r w:rsidRPr="00954D63">
        <w:rPr>
          <w:rFonts w:asciiTheme="minorBidi" w:hAnsiTheme="minorBidi" w:cstheme="minorBidi"/>
          <w:sz w:val="16"/>
          <w:szCs w:val="16"/>
          <w:lang w:val="en-US" w:eastAsia="zh-CN"/>
        </w:rPr>
        <w:t>2500431</w:t>
      </w:r>
      <w:r w:rsidRPr="00697981">
        <w:rPr>
          <w:rFonts w:asciiTheme="minorBidi" w:hAnsiTheme="minorBidi" w:cstheme="minorBidi"/>
          <w:sz w:val="16"/>
          <w:szCs w:val="16"/>
          <w:lang w:val="en-US" w:eastAsia="zh-CN"/>
        </w:rPr>
        <w:tab/>
        <w:t>Big CR on Introduction of completed R19 x(1&lt;=x&lt;=6) DL y(y&lt;=2) UL CA band combinations to TS 36.101</w:t>
      </w:r>
    </w:p>
    <w:p w14:paraId="75AEE74F"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R4-2502930</w:t>
      </w:r>
      <w:r w:rsidRPr="00954D63">
        <w:rPr>
          <w:rFonts w:asciiTheme="minorBidi" w:hAnsiTheme="minorBidi" w:cstheme="minorBidi"/>
          <w:sz w:val="16"/>
          <w:szCs w:val="16"/>
          <w:lang w:val="en-US" w:eastAsia="zh-CN"/>
        </w:rPr>
        <w:tab/>
        <w:t>TP for TR 36.719-01-01 - Addition of CA_3A-8A-20A-28A-38A</w:t>
      </w:r>
    </w:p>
    <w:p w14:paraId="51ECBE61"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R4-2502930 </w:t>
      </w:r>
      <w:r w:rsidRPr="00954D63">
        <w:rPr>
          <w:rFonts w:asciiTheme="minorBidi" w:hAnsiTheme="minorBidi" w:cstheme="minorBidi"/>
          <w:sz w:val="16"/>
          <w:szCs w:val="16"/>
          <w:lang w:val="en-US" w:eastAsia="zh-CN"/>
        </w:rPr>
        <w:tab/>
        <w:t>TP for TR 36.719-01-01 - Addition of CA_3A-8A-20A-28A-40A</w:t>
      </w:r>
    </w:p>
    <w:p w14:paraId="025072AC"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R4-2502932 </w:t>
      </w:r>
      <w:r w:rsidRPr="00954D63">
        <w:rPr>
          <w:rFonts w:asciiTheme="minorBidi" w:hAnsiTheme="minorBidi" w:cstheme="minorBidi"/>
          <w:sz w:val="16"/>
          <w:szCs w:val="16"/>
          <w:lang w:val="en-US" w:eastAsia="zh-CN"/>
        </w:rPr>
        <w:tab/>
        <w:t>TP for TR 36.719-01-01 - Addition of CA_3A-8A-20A-40A</w:t>
      </w:r>
    </w:p>
    <w:p w14:paraId="634BE562"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R4-2502933 </w:t>
      </w:r>
      <w:r w:rsidRPr="00954D63">
        <w:rPr>
          <w:rFonts w:asciiTheme="minorBidi" w:hAnsiTheme="minorBidi" w:cstheme="minorBidi"/>
          <w:sz w:val="16"/>
          <w:szCs w:val="16"/>
          <w:lang w:val="en-US" w:eastAsia="zh-CN"/>
        </w:rPr>
        <w:tab/>
        <w:t>TP for TR 36.719-01-01 - Addition of CA_3A-8A-28A-38A</w:t>
      </w:r>
    </w:p>
    <w:p w14:paraId="71ABC395"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R4-2502934 </w:t>
      </w:r>
      <w:r w:rsidRPr="00954D63">
        <w:rPr>
          <w:rFonts w:asciiTheme="minorBidi" w:hAnsiTheme="minorBidi" w:cstheme="minorBidi"/>
          <w:sz w:val="16"/>
          <w:szCs w:val="16"/>
          <w:lang w:val="en-US" w:eastAsia="zh-CN"/>
        </w:rPr>
        <w:tab/>
        <w:t>TP for TR 36.719-01-01 - Addition of CA_3A-8A-28A-40A</w:t>
      </w:r>
    </w:p>
    <w:p w14:paraId="657B19F2"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R4-2502935 </w:t>
      </w:r>
      <w:r w:rsidRPr="00954D63">
        <w:rPr>
          <w:rFonts w:asciiTheme="minorBidi" w:hAnsiTheme="minorBidi" w:cstheme="minorBidi"/>
          <w:sz w:val="16"/>
          <w:szCs w:val="16"/>
          <w:lang w:val="en-US" w:eastAsia="zh-CN"/>
        </w:rPr>
        <w:tab/>
        <w:t>TP for TR 36.719-01-01 - Addition of CA_3A-20A-28A-40A</w:t>
      </w:r>
    </w:p>
    <w:p w14:paraId="3E9F4BA1"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R4-2502936 </w:t>
      </w:r>
      <w:r w:rsidRPr="00954D63">
        <w:rPr>
          <w:rFonts w:asciiTheme="minorBidi" w:hAnsiTheme="minorBidi" w:cstheme="minorBidi"/>
          <w:sz w:val="16"/>
          <w:szCs w:val="16"/>
          <w:lang w:val="en-US" w:eastAsia="zh-CN"/>
        </w:rPr>
        <w:tab/>
        <w:t>TP for TR 36.719-01-01 - Addition of CA_8A-20A-28A-38A</w:t>
      </w:r>
    </w:p>
    <w:p w14:paraId="00253CDA"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R4-2502937 </w:t>
      </w:r>
      <w:r w:rsidRPr="00954D63">
        <w:rPr>
          <w:rFonts w:asciiTheme="minorBidi" w:hAnsiTheme="minorBidi" w:cstheme="minorBidi"/>
          <w:sz w:val="16"/>
          <w:szCs w:val="16"/>
          <w:lang w:val="en-US" w:eastAsia="zh-CN"/>
        </w:rPr>
        <w:tab/>
        <w:t>TP for TR 36.719-01-01 - Addition of CA_8A-20A-28A-40A</w:t>
      </w:r>
    </w:p>
    <w:p w14:paraId="2F9C371C"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R4-2502938 </w:t>
      </w:r>
      <w:r w:rsidRPr="00954D63">
        <w:rPr>
          <w:rFonts w:asciiTheme="minorBidi" w:hAnsiTheme="minorBidi" w:cstheme="minorBidi"/>
          <w:sz w:val="16"/>
          <w:szCs w:val="16"/>
          <w:lang w:val="en-US" w:eastAsia="zh-CN"/>
        </w:rPr>
        <w:tab/>
        <w:t>TP for TR 36.719-01-01 - Addition of CA_8A-20A-40A</w:t>
      </w:r>
    </w:p>
    <w:p w14:paraId="16FB04B1"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R4-2502939 </w:t>
      </w:r>
      <w:r w:rsidRPr="00954D63">
        <w:rPr>
          <w:rFonts w:asciiTheme="minorBidi" w:hAnsiTheme="minorBidi" w:cstheme="minorBidi"/>
          <w:sz w:val="16"/>
          <w:szCs w:val="16"/>
          <w:lang w:val="en-US" w:eastAsia="zh-CN"/>
        </w:rPr>
        <w:tab/>
        <w:t>TP for TR 36.719-01-01 - Addition of CA_8A-28A-38A</w:t>
      </w:r>
    </w:p>
    <w:p w14:paraId="36EFC228"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R4-2502940 </w:t>
      </w:r>
      <w:r w:rsidRPr="00954D63">
        <w:rPr>
          <w:rFonts w:asciiTheme="minorBidi" w:hAnsiTheme="minorBidi" w:cstheme="minorBidi"/>
          <w:sz w:val="16"/>
          <w:szCs w:val="16"/>
          <w:lang w:val="en-US" w:eastAsia="zh-CN"/>
        </w:rPr>
        <w:tab/>
        <w:t>TP for TR 36.719-01-01 - Addition of CA_8A-28A-40A</w:t>
      </w:r>
    </w:p>
    <w:p w14:paraId="26F859CA"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R4-2502941 </w:t>
      </w:r>
      <w:r w:rsidRPr="00954D63">
        <w:rPr>
          <w:rFonts w:asciiTheme="minorBidi" w:hAnsiTheme="minorBidi" w:cstheme="minorBidi"/>
          <w:sz w:val="16"/>
          <w:szCs w:val="16"/>
          <w:lang w:val="en-US" w:eastAsia="zh-CN"/>
        </w:rPr>
        <w:tab/>
        <w:t>TP for TR 36.719-01-01 - Addition of CA_20A-28A-40A</w:t>
      </w:r>
    </w:p>
    <w:p w14:paraId="20996B62" w14:textId="77777777" w:rsidR="00A41AD5" w:rsidRPr="00954D63"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R4-2501773</w:t>
      </w:r>
      <w:r w:rsidRPr="00954D63">
        <w:rPr>
          <w:rFonts w:asciiTheme="minorBidi" w:hAnsiTheme="minorBidi" w:cstheme="minorBidi"/>
          <w:sz w:val="16"/>
          <w:szCs w:val="16"/>
          <w:lang w:val="en-US" w:eastAsia="zh-CN"/>
        </w:rPr>
        <w:tab/>
        <w:t>TP TR 36.719-01-01 adding CA_41A-106A, CA_41C-106A and CA_41A-41A-106A</w:t>
      </w:r>
    </w:p>
    <w:p w14:paraId="38B94FA4" w14:textId="77777777" w:rsidR="00A41AD5" w:rsidRPr="00697981" w:rsidRDefault="00A41AD5" w:rsidP="00412A7D">
      <w:pPr>
        <w:pStyle w:val="CRCoverPage"/>
        <w:numPr>
          <w:ilvl w:val="0"/>
          <w:numId w:val="18"/>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R4-2501774</w:t>
      </w:r>
      <w:r w:rsidRPr="00954D63">
        <w:rPr>
          <w:rFonts w:asciiTheme="minorBidi" w:hAnsiTheme="minorBidi" w:cstheme="minorBidi"/>
          <w:sz w:val="16"/>
          <w:szCs w:val="16"/>
          <w:lang w:val="en-US" w:eastAsia="zh-CN"/>
        </w:rPr>
        <w:tab/>
        <w:t>TP TR 36.719-01-01 adding CA_48A-106A, CA_48C-106A and CA_48A-48A-106A</w:t>
      </w:r>
    </w:p>
    <w:p w14:paraId="38311388" w14:textId="7777777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R4-2502966</w:t>
      </w:r>
      <w:r w:rsidRPr="00A41AD5">
        <w:rPr>
          <w:rFonts w:asciiTheme="minorBidi" w:hAnsiTheme="minorBidi" w:cstheme="minorBidi"/>
          <w:sz w:val="16"/>
          <w:szCs w:val="16"/>
          <w:lang w:val="en-US" w:eastAsia="zh-CN"/>
        </w:rPr>
        <w:tab/>
        <w:t>TP into TR 36.719-01-01: Addition of CA_40C/D/E/F</w:t>
      </w:r>
    </w:p>
    <w:p w14:paraId="4DC710C9" w14:textId="7777777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R4-2502967</w:t>
      </w:r>
      <w:r w:rsidRPr="00A41AD5">
        <w:rPr>
          <w:rFonts w:asciiTheme="minorBidi" w:hAnsiTheme="minorBidi" w:cstheme="minorBidi"/>
          <w:sz w:val="16"/>
          <w:szCs w:val="16"/>
          <w:lang w:val="en-US" w:eastAsia="zh-CN"/>
        </w:rPr>
        <w:tab/>
        <w:t>TP into TR 36.719-01-01: Addition of CA_42C/D/E/F</w:t>
      </w:r>
    </w:p>
    <w:p w14:paraId="68DBDAB0" w14:textId="7777777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R4-2500373</w:t>
      </w:r>
      <w:r w:rsidRPr="00A41AD5">
        <w:rPr>
          <w:rFonts w:asciiTheme="minorBidi" w:hAnsiTheme="minorBidi" w:cstheme="minorBidi"/>
          <w:sz w:val="16"/>
          <w:szCs w:val="16"/>
          <w:lang w:val="en-US" w:eastAsia="zh-CN"/>
        </w:rPr>
        <w:tab/>
        <w:t>TP into TR 36.719-01-01: Addition of PC2 for UL CA_40A-42A</w:t>
      </w:r>
    </w:p>
    <w:p w14:paraId="3939B3AE" w14:textId="09F502B7" w:rsidR="00A41AD5" w:rsidRPr="00A41AD5" w:rsidRDefault="00A41AD5" w:rsidP="00412A7D">
      <w:pPr>
        <w:pStyle w:val="CRCoverPage"/>
        <w:numPr>
          <w:ilvl w:val="0"/>
          <w:numId w:val="18"/>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R4-2500417</w:t>
      </w:r>
      <w:r w:rsidRPr="00A41AD5">
        <w:rPr>
          <w:rFonts w:asciiTheme="minorBidi" w:hAnsiTheme="minorBidi" w:cstheme="minorBidi"/>
          <w:sz w:val="16"/>
          <w:szCs w:val="16"/>
          <w:lang w:val="en-US" w:eastAsia="zh-CN"/>
        </w:rPr>
        <w:tab/>
        <w:t>draftCR on Introduction of new LTE band combinations LTE_CA_R19_xBDL_yBUL</w:t>
      </w:r>
    </w:p>
    <w:p w14:paraId="51AD518E" w14:textId="77777777" w:rsidR="00954D63" w:rsidRDefault="00954D63" w:rsidP="00697981">
      <w:pPr>
        <w:pStyle w:val="CRCoverPage"/>
        <w:keepNext/>
        <w:keepLines/>
        <w:rPr>
          <w:rFonts w:asciiTheme="minorBidi" w:hAnsiTheme="minorBidi" w:cstheme="minorBidi"/>
          <w:lang w:val="en-US" w:eastAsia="zh-CN"/>
        </w:rPr>
      </w:pPr>
    </w:p>
    <w:p w14:paraId="0F1F1CAF" w14:textId="77777777" w:rsidR="00954D63" w:rsidRDefault="00954D63" w:rsidP="00697981">
      <w:pPr>
        <w:pStyle w:val="CRCoverPage"/>
        <w:keepNext/>
        <w:keepLines/>
        <w:rPr>
          <w:rFonts w:asciiTheme="minorBidi" w:hAnsiTheme="minorBidi" w:cstheme="minorBidi"/>
          <w:lang w:val="en-US" w:eastAsia="zh-CN"/>
        </w:rPr>
      </w:pPr>
    </w:p>
    <w:p w14:paraId="7ABC0B20" w14:textId="011EA150"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#113</w:t>
      </w:r>
      <w:r w:rsidRPr="00B9513F">
        <w:rPr>
          <w:rFonts w:asciiTheme="minorBidi" w:hAnsiTheme="minorBidi" w:cstheme="minorBidi"/>
          <w:lang w:val="en-US" w:eastAsia="zh-CN"/>
        </w:rPr>
        <w:t xml:space="preserve"> meeting are listed:</w:t>
      </w:r>
    </w:p>
    <w:p w14:paraId="1B03C762" w14:textId="77777777" w:rsidR="00697981" w:rsidRPr="00697981" w:rsidRDefault="00697981" w:rsidP="00412A7D">
      <w:pPr>
        <w:pStyle w:val="CRCoverPage"/>
        <w:numPr>
          <w:ilvl w:val="0"/>
          <w:numId w:val="19"/>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R4-2419303</w:t>
      </w:r>
      <w:r w:rsidRPr="00697981">
        <w:rPr>
          <w:rFonts w:asciiTheme="minorBidi" w:hAnsiTheme="minorBidi" w:cstheme="minorBidi"/>
          <w:sz w:val="16"/>
          <w:szCs w:val="16"/>
          <w:lang w:val="en-US" w:eastAsia="zh-CN"/>
        </w:rPr>
        <w:tab/>
        <w:t>Big CR on Introduction of completed R19 x(1&lt;=x&lt;=6) DL y(y&lt;=2) UL CA band combinations to TS 36.101</w:t>
      </w:r>
    </w:p>
    <w:p w14:paraId="7B04BEB5" w14:textId="77777777" w:rsidR="00697981" w:rsidRPr="00697981" w:rsidRDefault="00697981" w:rsidP="00412A7D">
      <w:pPr>
        <w:pStyle w:val="CRCoverPage"/>
        <w:numPr>
          <w:ilvl w:val="0"/>
          <w:numId w:val="19"/>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R4-2420379</w:t>
      </w:r>
      <w:r w:rsidRPr="00697981">
        <w:rPr>
          <w:rFonts w:asciiTheme="minorBidi" w:hAnsiTheme="minorBidi" w:cstheme="minorBidi"/>
          <w:sz w:val="16"/>
          <w:szCs w:val="16"/>
          <w:lang w:val="en-US" w:eastAsia="zh-CN"/>
        </w:rPr>
        <w:tab/>
        <w:t>TP to TR 36.719-01-01 Addition of ULCA_8-11 to CA_1-8-11 and CA_3-8-11</w:t>
      </w:r>
    </w:p>
    <w:p w14:paraId="00152A3B" w14:textId="77777777" w:rsidR="00697981" w:rsidRDefault="00697981" w:rsidP="00697981">
      <w:pPr>
        <w:pStyle w:val="CRCoverPage"/>
        <w:keepNext/>
        <w:keepLines/>
        <w:rPr>
          <w:rFonts w:asciiTheme="minorBidi" w:hAnsiTheme="minorBidi" w:cstheme="minorBidi"/>
          <w:lang w:val="en-US" w:eastAsia="zh-CN"/>
        </w:rPr>
      </w:pPr>
    </w:p>
    <w:p w14:paraId="4701D24E" w14:textId="77777777"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TPs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in RAN4 #112bis</w:t>
      </w:r>
      <w:r w:rsidRPr="00B9513F">
        <w:rPr>
          <w:rFonts w:asciiTheme="minorBidi" w:hAnsiTheme="minorBidi" w:cstheme="minorBidi"/>
          <w:lang w:val="en-US" w:eastAsia="zh-CN"/>
        </w:rPr>
        <w:t xml:space="preserve"> meeting are listed:</w:t>
      </w:r>
    </w:p>
    <w:p w14:paraId="2BEDCF02" w14:textId="77777777" w:rsid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5D2B4A94"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R4-2417168 </w:t>
      </w:r>
      <w:r w:rsidRPr="00697981">
        <w:rPr>
          <w:rFonts w:asciiTheme="minorBidi" w:hAnsiTheme="minorBidi" w:cstheme="minorBidi"/>
          <w:sz w:val="16"/>
          <w:szCs w:val="16"/>
          <w:lang w:val="en-US" w:eastAsia="zh-CN"/>
        </w:rPr>
        <w:tab/>
        <w:t>TP to TR 36.719-01-01 Addition of ULCA_8-11 to CA_8-11</w:t>
      </w:r>
    </w:p>
    <w:p w14:paraId="60D8FB36"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R4-2415958</w:t>
      </w:r>
      <w:r w:rsidRPr="00697981">
        <w:rPr>
          <w:rFonts w:asciiTheme="minorBidi" w:hAnsiTheme="minorBidi" w:cstheme="minorBidi"/>
          <w:sz w:val="16"/>
          <w:szCs w:val="16"/>
          <w:lang w:val="en-US" w:eastAsia="zh-CN"/>
        </w:rPr>
        <w:tab/>
        <w:t>draft CR for LTE CA_1-3-3-7-7-8 related combo</w:t>
      </w:r>
    </w:p>
    <w:p w14:paraId="7F2A3296"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R4-2417170 </w:t>
      </w:r>
      <w:r w:rsidRPr="00697981">
        <w:rPr>
          <w:rFonts w:asciiTheme="minorBidi" w:hAnsiTheme="minorBidi" w:cstheme="minorBidi"/>
          <w:sz w:val="16"/>
          <w:szCs w:val="16"/>
          <w:lang w:val="en-US" w:eastAsia="zh-CN"/>
        </w:rPr>
        <w:tab/>
        <w:t>TP for 36.719-01-01 to add CA_1A-68A</w:t>
      </w:r>
    </w:p>
    <w:p w14:paraId="10E39AE2"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R4-2417171 </w:t>
      </w:r>
      <w:r w:rsidRPr="00697981">
        <w:rPr>
          <w:rFonts w:asciiTheme="minorBidi" w:hAnsiTheme="minorBidi" w:cstheme="minorBidi"/>
          <w:sz w:val="16"/>
          <w:szCs w:val="16"/>
          <w:lang w:val="en-US" w:eastAsia="zh-CN"/>
        </w:rPr>
        <w:tab/>
        <w:t>TP for 36.719-01-01 to add CA_3A-68A</w:t>
      </w:r>
    </w:p>
    <w:p w14:paraId="06B98348"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R4-2417172 </w:t>
      </w:r>
      <w:r w:rsidRPr="00697981">
        <w:rPr>
          <w:rFonts w:asciiTheme="minorBidi" w:hAnsiTheme="minorBidi" w:cstheme="minorBidi"/>
          <w:sz w:val="16"/>
          <w:szCs w:val="16"/>
          <w:lang w:val="en-US" w:eastAsia="zh-CN"/>
        </w:rPr>
        <w:tab/>
        <w:t>TP for 36.719-01-01 to add CA_7A-68A</w:t>
      </w:r>
    </w:p>
    <w:p w14:paraId="15EE16F5"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R4-2417173 </w:t>
      </w:r>
      <w:r w:rsidRPr="00697981">
        <w:rPr>
          <w:rFonts w:asciiTheme="minorBidi" w:hAnsiTheme="minorBidi" w:cstheme="minorBidi"/>
          <w:sz w:val="16"/>
          <w:szCs w:val="16"/>
          <w:lang w:val="en-US" w:eastAsia="zh-CN"/>
        </w:rPr>
        <w:tab/>
        <w:t>TP for 36.719-01-01 to add CA_8A-68A</w:t>
      </w:r>
    </w:p>
    <w:p w14:paraId="69F37883" w14:textId="77777777" w:rsidR="00697981" w:rsidRPr="00697981"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R4-2417174 </w:t>
      </w:r>
      <w:r w:rsidRPr="00697981">
        <w:rPr>
          <w:rFonts w:asciiTheme="minorBidi" w:hAnsiTheme="minorBidi" w:cstheme="minorBidi"/>
          <w:sz w:val="16"/>
          <w:szCs w:val="16"/>
          <w:lang w:val="en-US" w:eastAsia="zh-CN"/>
        </w:rPr>
        <w:tab/>
        <w:t>TP for 36.719-01-01 to add CA_20A-68A</w:t>
      </w:r>
    </w:p>
    <w:p w14:paraId="3C632CAE" w14:textId="77777777" w:rsidR="00697981" w:rsidRPr="00F972A5" w:rsidRDefault="00697981" w:rsidP="00412A7D">
      <w:pPr>
        <w:pStyle w:val="CRCoverPage"/>
        <w:numPr>
          <w:ilvl w:val="0"/>
          <w:numId w:val="20"/>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R4-2417175 </w:t>
      </w:r>
      <w:r w:rsidRPr="00697981">
        <w:rPr>
          <w:rFonts w:asciiTheme="minorBidi" w:hAnsiTheme="minorBidi" w:cstheme="minorBidi"/>
          <w:sz w:val="16"/>
          <w:szCs w:val="16"/>
          <w:lang w:val="en-US" w:eastAsia="zh-CN"/>
        </w:rPr>
        <w:tab/>
        <w:t>TP for 36.719-01-01 to add CA_40A-68A</w:t>
      </w:r>
    </w:p>
    <w:p w14:paraId="43B5E90D" w14:textId="77777777" w:rsidR="00697981" w:rsidRDefault="00697981" w:rsidP="00723477">
      <w:pPr>
        <w:pStyle w:val="CRCoverPage"/>
        <w:keepNext/>
        <w:keepLines/>
        <w:rPr>
          <w:rFonts w:asciiTheme="minorBidi" w:hAnsiTheme="minorBidi" w:cstheme="minorBidi"/>
          <w:lang w:val="en-US" w:eastAsia="zh-CN"/>
        </w:rPr>
      </w:pPr>
    </w:p>
    <w:p w14:paraId="34BA6965" w14:textId="77777777"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 CR and draftBigCR in RAN4 #112</w:t>
      </w:r>
      <w:r w:rsidR="00E91897" w:rsidRPr="00B9513F">
        <w:rPr>
          <w:rFonts w:asciiTheme="minorBidi" w:hAnsiTheme="minorBidi" w:cstheme="minorBidi"/>
          <w:lang w:val="en-US" w:eastAsia="zh-CN"/>
        </w:rPr>
        <w:t xml:space="preserve"> meeting are listed:</w:t>
      </w:r>
    </w:p>
    <w:p w14:paraId="6E6A2114" w14:textId="77777777" w:rsidR="008754B9" w:rsidRDefault="00F972A5" w:rsidP="00412A7D">
      <w:pPr>
        <w:pStyle w:val="CRCoverPage"/>
        <w:numPr>
          <w:ilvl w:val="0"/>
          <w:numId w:val="21"/>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14:paraId="7883F0DA" w14:textId="77777777" w:rsidR="00F972A5" w:rsidRPr="00F972A5" w:rsidRDefault="00F972A5" w:rsidP="00412A7D">
      <w:pPr>
        <w:pStyle w:val="CRCoverPage"/>
        <w:numPr>
          <w:ilvl w:val="0"/>
          <w:numId w:val="21"/>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78BBCD4F" w14:textId="77777777" w:rsidR="00EA4DD3" w:rsidRPr="00CF01EB" w:rsidRDefault="00EA4DD3" w:rsidP="00EA4DD3">
      <w:pPr>
        <w:pStyle w:val="ListParagraph"/>
        <w:keepNext/>
        <w:keepLines/>
        <w:snapToGrid w:val="0"/>
        <w:ind w:leftChars="0" w:left="425"/>
        <w:rPr>
          <w:rFonts w:ascii="Arial" w:hAnsi="Arial" w:cs="Arial"/>
          <w:sz w:val="18"/>
          <w:szCs w:val="18"/>
        </w:rPr>
      </w:pPr>
    </w:p>
    <w:p w14:paraId="57C0421D" w14:textId="77777777"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7146" w14:textId="77777777" w:rsidR="001A75FA" w:rsidRDefault="001A75FA">
      <w:pPr>
        <w:spacing w:after="0"/>
      </w:pPr>
      <w:r>
        <w:separator/>
      </w:r>
    </w:p>
  </w:endnote>
  <w:endnote w:type="continuationSeparator" w:id="0">
    <w:p w14:paraId="37BB5F8C" w14:textId="77777777" w:rsidR="001A75FA" w:rsidRDefault="001A7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E0D2" w14:textId="77777777" w:rsidR="001A75FA" w:rsidRDefault="001A75FA">
      <w:pPr>
        <w:spacing w:after="0"/>
      </w:pPr>
      <w:r>
        <w:separator/>
      </w:r>
    </w:p>
  </w:footnote>
  <w:footnote w:type="continuationSeparator" w:id="0">
    <w:p w14:paraId="418375F0" w14:textId="77777777" w:rsidR="001A75FA" w:rsidRDefault="001A75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193E1D5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8"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76A4FD2"/>
    <w:multiLevelType w:val="singleLevel"/>
    <w:tmpl w:val="FE324736"/>
    <w:lvl w:ilvl="0">
      <w:start w:val="1"/>
      <w:numFmt w:val="decimal"/>
      <w:lvlText w:val="[%1]"/>
      <w:lvlJc w:val="left"/>
      <w:pPr>
        <w:ind w:left="515" w:hanging="425"/>
      </w:pPr>
      <w:rPr>
        <w:rFonts w:hint="default"/>
        <w:lang w:val="en-US"/>
      </w:rPr>
    </w:lvl>
  </w:abstractNum>
  <w:abstractNum w:abstractNumId="11"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623F5144"/>
    <w:multiLevelType w:val="singleLevel"/>
    <w:tmpl w:val="FE324736"/>
    <w:lvl w:ilvl="0">
      <w:start w:val="1"/>
      <w:numFmt w:val="decimal"/>
      <w:lvlText w:val="[%1]"/>
      <w:lvlJc w:val="left"/>
      <w:pPr>
        <w:ind w:left="515" w:hanging="425"/>
      </w:pPr>
      <w:rPr>
        <w:rFonts w:hint="default"/>
        <w:lang w:val="en-US"/>
      </w:rPr>
    </w:lvl>
  </w:abstractNum>
  <w:abstractNum w:abstractNumId="14" w15:restartNumberingAfterBreak="0">
    <w:nsid w:val="626E630C"/>
    <w:multiLevelType w:val="singleLevel"/>
    <w:tmpl w:val="FE324736"/>
    <w:lvl w:ilvl="0">
      <w:start w:val="1"/>
      <w:numFmt w:val="decimal"/>
      <w:lvlText w:val="[%1]"/>
      <w:lvlJc w:val="left"/>
      <w:pPr>
        <w:ind w:left="515" w:hanging="425"/>
      </w:pPr>
      <w:rPr>
        <w:rFonts w:hint="default"/>
        <w:lang w:val="en-US"/>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7"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8"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340340"/>
    <w:multiLevelType w:val="singleLevel"/>
    <w:tmpl w:val="FE324736"/>
    <w:lvl w:ilvl="0">
      <w:start w:val="1"/>
      <w:numFmt w:val="decimal"/>
      <w:lvlText w:val="[%1]"/>
      <w:lvlJc w:val="left"/>
      <w:pPr>
        <w:ind w:left="515" w:hanging="425"/>
      </w:pPr>
      <w:rPr>
        <w:rFonts w:hint="default"/>
        <w:lang w:val="en-US"/>
      </w:rPr>
    </w:lvl>
  </w:abstractNum>
  <w:num w:numId="1">
    <w:abstractNumId w:val="6"/>
  </w:num>
  <w:num w:numId="2">
    <w:abstractNumId w:val="15"/>
  </w:num>
  <w:num w:numId="3">
    <w:abstractNumId w:val="19"/>
  </w:num>
  <w:num w:numId="4">
    <w:abstractNumId w:val="3"/>
  </w:num>
  <w:num w:numId="5">
    <w:abstractNumId w:val="0"/>
  </w:num>
  <w:num w:numId="6">
    <w:abstractNumId w:val="4"/>
  </w:num>
  <w:num w:numId="7">
    <w:abstractNumId w:val="18"/>
  </w:num>
  <w:num w:numId="8">
    <w:abstractNumId w:val="9"/>
  </w:num>
  <w:num w:numId="9">
    <w:abstractNumId w:val="2"/>
  </w:num>
  <w:num w:numId="10">
    <w:abstractNumId w:val="12"/>
  </w:num>
  <w:num w:numId="11">
    <w:abstractNumId w:val="8"/>
  </w:num>
  <w:num w:numId="12">
    <w:abstractNumId w:val="11"/>
  </w:num>
  <w:num w:numId="13">
    <w:abstractNumId w:val="17"/>
  </w:num>
  <w:num w:numId="14">
    <w:abstractNumId w:val="16"/>
  </w:num>
  <w:num w:numId="15">
    <w:abstractNumId w:val="5"/>
  </w:num>
  <w:num w:numId="16">
    <w:abstractNumId w:val="7"/>
  </w:num>
  <w:num w:numId="17">
    <w:abstractNumId w:val="10"/>
  </w:num>
  <w:num w:numId="18">
    <w:abstractNumId w:val="20"/>
  </w:num>
  <w:num w:numId="19">
    <w:abstractNumId w:val="14"/>
  </w:num>
  <w:num w:numId="20">
    <w:abstractNumId w:val="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6C1C"/>
    <w:rsid w:val="00116F4B"/>
    <w:rsid w:val="001229F4"/>
    <w:rsid w:val="001230F2"/>
    <w:rsid w:val="0012756D"/>
    <w:rsid w:val="00131957"/>
    <w:rsid w:val="001369BF"/>
    <w:rsid w:val="00137471"/>
    <w:rsid w:val="00150FD3"/>
    <w:rsid w:val="00160DBE"/>
    <w:rsid w:val="00184428"/>
    <w:rsid w:val="00185B17"/>
    <w:rsid w:val="001A1F58"/>
    <w:rsid w:val="001A248F"/>
    <w:rsid w:val="001A3B5F"/>
    <w:rsid w:val="001A659D"/>
    <w:rsid w:val="001A75FA"/>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688C"/>
    <w:rsid w:val="002B184A"/>
    <w:rsid w:val="002C0B82"/>
    <w:rsid w:val="002C1A2E"/>
    <w:rsid w:val="002C2658"/>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80BBB"/>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2A7D"/>
    <w:rsid w:val="0041349C"/>
    <w:rsid w:val="004258BA"/>
    <w:rsid w:val="004531C9"/>
    <w:rsid w:val="00455A57"/>
    <w:rsid w:val="00457D91"/>
    <w:rsid w:val="00460C31"/>
    <w:rsid w:val="00464E5B"/>
    <w:rsid w:val="0047055A"/>
    <w:rsid w:val="00472C36"/>
    <w:rsid w:val="00474450"/>
    <w:rsid w:val="00486D20"/>
    <w:rsid w:val="004873E6"/>
    <w:rsid w:val="004B15B8"/>
    <w:rsid w:val="004B566C"/>
    <w:rsid w:val="004B7B48"/>
    <w:rsid w:val="004D4AB1"/>
    <w:rsid w:val="004F218A"/>
    <w:rsid w:val="0050334E"/>
    <w:rsid w:val="00505387"/>
    <w:rsid w:val="00512DF7"/>
    <w:rsid w:val="00513A77"/>
    <w:rsid w:val="005141E7"/>
    <w:rsid w:val="00517E63"/>
    <w:rsid w:val="005202CE"/>
    <w:rsid w:val="005239C5"/>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5E2698"/>
    <w:rsid w:val="006109A4"/>
    <w:rsid w:val="00610E37"/>
    <w:rsid w:val="00617360"/>
    <w:rsid w:val="006207ED"/>
    <w:rsid w:val="00621C93"/>
    <w:rsid w:val="00626BC9"/>
    <w:rsid w:val="006424DB"/>
    <w:rsid w:val="006458DF"/>
    <w:rsid w:val="00650D52"/>
    <w:rsid w:val="006615B2"/>
    <w:rsid w:val="00662313"/>
    <w:rsid w:val="00671B98"/>
    <w:rsid w:val="00673911"/>
    <w:rsid w:val="00676601"/>
    <w:rsid w:val="006870C9"/>
    <w:rsid w:val="00696B78"/>
    <w:rsid w:val="00697981"/>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01578"/>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87158"/>
    <w:rsid w:val="00995338"/>
    <w:rsid w:val="00996777"/>
    <w:rsid w:val="009C0BC7"/>
    <w:rsid w:val="009C6592"/>
    <w:rsid w:val="009E209B"/>
    <w:rsid w:val="009F0747"/>
    <w:rsid w:val="009F45A4"/>
    <w:rsid w:val="009F769F"/>
    <w:rsid w:val="00A03514"/>
    <w:rsid w:val="00A06F0D"/>
    <w:rsid w:val="00A17079"/>
    <w:rsid w:val="00A41AD5"/>
    <w:rsid w:val="00A448C3"/>
    <w:rsid w:val="00A458D4"/>
    <w:rsid w:val="00A46FB7"/>
    <w:rsid w:val="00A53118"/>
    <w:rsid w:val="00A7181C"/>
    <w:rsid w:val="00A86A25"/>
    <w:rsid w:val="00A86AB5"/>
    <w:rsid w:val="00A97226"/>
    <w:rsid w:val="00AA0E64"/>
    <w:rsid w:val="00AA142F"/>
    <w:rsid w:val="00AA53DB"/>
    <w:rsid w:val="00AB239A"/>
    <w:rsid w:val="00AC39FB"/>
    <w:rsid w:val="00AD0C18"/>
    <w:rsid w:val="00AD2180"/>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3003"/>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0D62"/>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67C18"/>
    <w:rsid w:val="00E7327B"/>
    <w:rsid w:val="00E77436"/>
    <w:rsid w:val="00E82C8E"/>
    <w:rsid w:val="00E87CFA"/>
    <w:rsid w:val="00E91897"/>
    <w:rsid w:val="00E91CD9"/>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 w:type="character" w:styleId="UnresolvedMention">
    <w:name w:val="Unresolved Mention"/>
    <w:basedOn w:val="DefaultParagraphFont"/>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5</cp:revision>
  <dcterms:created xsi:type="dcterms:W3CDTF">2025-09-04T14:25:00Z</dcterms:created>
  <dcterms:modified xsi:type="dcterms:W3CDTF">2025-09-05T16:05:00Z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